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06" w:type="dxa"/>
        <w:tblLayout w:type="fixed"/>
        <w:tblLook w:val="0000"/>
      </w:tblPr>
      <w:tblGrid>
        <w:gridCol w:w="3969"/>
        <w:gridCol w:w="2268"/>
        <w:gridCol w:w="1276"/>
        <w:gridCol w:w="1418"/>
        <w:gridCol w:w="1701"/>
      </w:tblGrid>
      <w:tr w:rsidR="000A6B81" w:rsidRPr="00202821">
        <w:trPr>
          <w:trHeight w:val="27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81" w:rsidRPr="00202821" w:rsidRDefault="000A6B81" w:rsidP="004D4D44">
            <w:pPr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  <w:t>доходов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6B81" w:rsidRPr="00202821" w:rsidRDefault="000A6B81" w:rsidP="002B4CD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 xml:space="preserve">Утверждено Решением о бюджете на </w:t>
            </w:r>
            <w:r>
              <w:rPr>
                <w:b/>
                <w:bCs/>
                <w:sz w:val="20"/>
                <w:szCs w:val="20"/>
              </w:rPr>
              <w:t>2020</w:t>
            </w:r>
            <w:r w:rsidRPr="0020282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A6B81" w:rsidRPr="00202821" w:rsidRDefault="000A6B81" w:rsidP="002B4CD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Утверждено Решением о бюджете в редакции от 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B81" w:rsidRPr="00202821" w:rsidRDefault="000A6B81" w:rsidP="00A22005">
            <w:pPr>
              <w:ind w:left="-108" w:right="-109"/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>Изменения (гр.3-гр.2), тыс. руб.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B81" w:rsidRPr="00202821" w:rsidRDefault="000A6B81" w:rsidP="00A22005">
            <w:pPr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>Причины изменений</w:t>
            </w:r>
          </w:p>
        </w:tc>
      </w:tr>
      <w:tr w:rsidR="000A6B81" w:rsidRPr="00202821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81" w:rsidRPr="00202821" w:rsidRDefault="000A6B81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6B81" w:rsidRPr="00202821" w:rsidRDefault="000A6B81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A6B81" w:rsidRPr="00202821" w:rsidRDefault="000A6B81" w:rsidP="00A22005">
            <w:pPr>
              <w:ind w:left="-108" w:right="-108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B81" w:rsidRPr="00202821" w:rsidRDefault="000A6B81" w:rsidP="00A22005">
            <w:pPr>
              <w:ind w:left="-108" w:right="-109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B81" w:rsidRPr="00202821" w:rsidRDefault="000A6B81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0A6B81" w:rsidRPr="00202821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81" w:rsidRPr="00202821" w:rsidRDefault="000A6B81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6B81" w:rsidRPr="00202821" w:rsidRDefault="000A6B81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A6B81" w:rsidRPr="00202821" w:rsidRDefault="000A6B81" w:rsidP="00A22005">
            <w:pPr>
              <w:ind w:left="-108" w:right="-108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B81" w:rsidRPr="00202821" w:rsidRDefault="000A6B81" w:rsidP="00A22005">
            <w:pPr>
              <w:ind w:left="-108" w:right="-109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B81" w:rsidRPr="00202821" w:rsidRDefault="000A6B81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0A6B81" w:rsidRPr="0036091B">
        <w:trPr>
          <w:trHeight w:val="230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81" w:rsidRPr="0036091B" w:rsidRDefault="000A6B81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6B81" w:rsidRPr="0036091B" w:rsidRDefault="000A6B81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B81" w:rsidRPr="0036091B" w:rsidRDefault="000A6B81" w:rsidP="00A22005">
            <w:pPr>
              <w:ind w:left="-108" w:right="-108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B81" w:rsidRPr="0036091B" w:rsidRDefault="000A6B81" w:rsidP="00A22005">
            <w:pPr>
              <w:ind w:left="-108" w:right="-109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A6B81" w:rsidRPr="0036091B" w:rsidRDefault="000A6B81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0A6B81" w:rsidRPr="00CD6F2F">
        <w:trPr>
          <w:trHeight w:val="279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6B81" w:rsidRPr="00CD6F2F" w:rsidRDefault="000A6B81" w:rsidP="002E7E01">
            <w:pPr>
              <w:ind w:left="-108" w:right="-108"/>
              <w:rPr>
                <w:sz w:val="20"/>
                <w:szCs w:val="20"/>
              </w:rPr>
            </w:pPr>
            <w:r w:rsidRPr="00CD6F2F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муниципального образования Чернояровский сельсовет</w:t>
            </w:r>
          </w:p>
        </w:tc>
      </w:tr>
      <w:tr w:rsidR="000A6B81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A6B81" w:rsidRPr="00CD6F2F" w:rsidRDefault="000A6B81" w:rsidP="002B4CD5">
            <w:pPr>
              <w:ind w:left="-93" w:right="-108"/>
              <w:rPr>
                <w:b/>
                <w:bCs/>
                <w:sz w:val="20"/>
                <w:szCs w:val="20"/>
              </w:rPr>
            </w:pPr>
            <w:r w:rsidRPr="00CD6F2F">
              <w:rPr>
                <w:b/>
                <w:bCs/>
                <w:sz w:val="20"/>
                <w:szCs w:val="20"/>
              </w:rPr>
              <w:t xml:space="preserve">Всего </w:t>
            </w:r>
            <w:r>
              <w:rPr>
                <w:b/>
                <w:bCs/>
                <w:sz w:val="20"/>
                <w:szCs w:val="20"/>
              </w:rPr>
              <w:t>доходов на 2020 год</w:t>
            </w:r>
            <w:r w:rsidRPr="00CD6F2F">
              <w:rPr>
                <w:b/>
                <w:bCs/>
                <w:sz w:val="20"/>
                <w:szCs w:val="20"/>
              </w:rPr>
              <w:t>, в т.ч. по перераспределяемым разделам: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0A6B81" w:rsidRPr="00027555" w:rsidRDefault="000A6B81" w:rsidP="00A2200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5852,5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0A6B81" w:rsidRPr="00027555" w:rsidRDefault="000A6B81" w:rsidP="00A220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5882,8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6B81" w:rsidRDefault="000A6B81" w:rsidP="002E7E01">
            <w:pPr>
              <w:ind w:left="-108" w:right="-10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+30,3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6B81" w:rsidRDefault="000A6B81" w:rsidP="00A220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6B81" w:rsidRPr="00321855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A6B81" w:rsidRDefault="000A6B81" w:rsidP="002E7E01">
            <w:pPr>
              <w:suppressAutoHyphens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105 110 Единый сельскохозяйственный налог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0A6B81" w:rsidRDefault="000A6B81" w:rsidP="00525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0A6B81" w:rsidRDefault="000A6B81" w:rsidP="00525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A6B81" w:rsidRDefault="000A6B81" w:rsidP="002B4CD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B81" w:rsidRPr="0046762C" w:rsidRDefault="000A6B81" w:rsidP="008E6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Уточнение дохода</w:t>
            </w:r>
          </w:p>
        </w:tc>
      </w:tr>
      <w:tr w:rsidR="000A6B81" w:rsidRPr="00321855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A6B81" w:rsidRDefault="000A6B81" w:rsidP="002E7E01">
            <w:pPr>
              <w:suppressAutoHyphens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111 120 Доходы, получаемые в виде арендой платы за земли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0A6B81" w:rsidRDefault="000A6B81" w:rsidP="00525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0A6B81" w:rsidRDefault="000A6B81" w:rsidP="00525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A6B81" w:rsidRPr="008023F1" w:rsidRDefault="000A6B81" w:rsidP="002B4CD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B81" w:rsidRPr="0046762C" w:rsidRDefault="000A6B81" w:rsidP="00A34F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Уточнение дохода</w:t>
            </w:r>
          </w:p>
        </w:tc>
      </w:tr>
    </w:tbl>
    <w:p w:rsidR="000A6B81" w:rsidRDefault="000A6B81">
      <w:bookmarkStart w:id="0" w:name="_GoBack"/>
      <w:bookmarkEnd w:id="0"/>
    </w:p>
    <w:sectPr w:rsidR="000A6B81" w:rsidSect="00E35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0313"/>
    <w:rsid w:val="00027555"/>
    <w:rsid w:val="000A0E62"/>
    <w:rsid w:val="000A6B81"/>
    <w:rsid w:val="000C19B9"/>
    <w:rsid w:val="00106D62"/>
    <w:rsid w:val="001659BF"/>
    <w:rsid w:val="00202821"/>
    <w:rsid w:val="002065A4"/>
    <w:rsid w:val="002A4042"/>
    <w:rsid w:val="002B4CD5"/>
    <w:rsid w:val="002D163E"/>
    <w:rsid w:val="002E7E01"/>
    <w:rsid w:val="00321855"/>
    <w:rsid w:val="0036091B"/>
    <w:rsid w:val="003C092D"/>
    <w:rsid w:val="003F1AE2"/>
    <w:rsid w:val="0046762C"/>
    <w:rsid w:val="0047142A"/>
    <w:rsid w:val="004D4D44"/>
    <w:rsid w:val="0052512B"/>
    <w:rsid w:val="005344B7"/>
    <w:rsid w:val="00590055"/>
    <w:rsid w:val="005B7878"/>
    <w:rsid w:val="005D021C"/>
    <w:rsid w:val="00640FAA"/>
    <w:rsid w:val="006E35CD"/>
    <w:rsid w:val="006F673C"/>
    <w:rsid w:val="00735CBB"/>
    <w:rsid w:val="007754B1"/>
    <w:rsid w:val="00796D58"/>
    <w:rsid w:val="007F2472"/>
    <w:rsid w:val="008023F1"/>
    <w:rsid w:val="008307C7"/>
    <w:rsid w:val="008860B2"/>
    <w:rsid w:val="008E636D"/>
    <w:rsid w:val="009632BF"/>
    <w:rsid w:val="00A22005"/>
    <w:rsid w:val="00A34F1A"/>
    <w:rsid w:val="00B422EF"/>
    <w:rsid w:val="00BF1D33"/>
    <w:rsid w:val="00CA15D0"/>
    <w:rsid w:val="00CA627C"/>
    <w:rsid w:val="00CA6AA9"/>
    <w:rsid w:val="00CD044F"/>
    <w:rsid w:val="00CD6F2F"/>
    <w:rsid w:val="00D52E30"/>
    <w:rsid w:val="00E204D9"/>
    <w:rsid w:val="00E352BE"/>
    <w:rsid w:val="00E712EF"/>
    <w:rsid w:val="00E81783"/>
    <w:rsid w:val="00F86A69"/>
    <w:rsid w:val="00FD75DF"/>
    <w:rsid w:val="00FE0313"/>
    <w:rsid w:val="00FE5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42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9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74</Words>
  <Characters>425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доходов</dc:title>
  <dc:subject/>
  <dc:creator>Оля</dc:creator>
  <cp:keywords/>
  <dc:description/>
  <cp:lastModifiedBy>Черноярово</cp:lastModifiedBy>
  <cp:revision>2</cp:revision>
  <dcterms:created xsi:type="dcterms:W3CDTF">2020-11-17T10:15:00Z</dcterms:created>
  <dcterms:modified xsi:type="dcterms:W3CDTF">2020-11-17T10:15:00Z</dcterms:modified>
</cp:coreProperties>
</file>